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309A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30414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0414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04149" w:rsidRDefault="00304149" w:rsidP="003041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0414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041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04149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04149" w:rsidRDefault="00D849B7" w:rsidP="0030414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041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04149">
        <w:trPr>
          <w:trHeight w:val="2379"/>
        </w:trPr>
        <w:tc>
          <w:tcPr>
            <w:tcW w:w="9498" w:type="dxa"/>
            <w:gridSpan w:val="3"/>
          </w:tcPr>
          <w:p w:rsidR="002F054A" w:rsidRPr="003B7C5A" w:rsidRDefault="002F054A" w:rsidP="0030414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04149" w:rsidRDefault="00304149" w:rsidP="00304149">
            <w:pPr>
              <w:pStyle w:val="FootnoteText"/>
              <w:ind w:firstLine="1051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หน่วยงาน และผลสำเร็จของการดำเนินงานตามแนวทาง/ม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304149" w:rsidRDefault="00304149" w:rsidP="00304149">
            <w:pPr>
              <w:pStyle w:val="FootnoteText"/>
              <w:ind w:firstLine="1080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0"/>
              <w:gridCol w:w="7131"/>
            </w:tblGrid>
            <w:tr w:rsidR="00A155E3" w:rsidRPr="003B7C5A" w:rsidTr="00591687">
              <w:trPr>
                <w:trHeight w:val="454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04149" w:rsidRPr="003B7C5A" w:rsidTr="00591687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8C4DBA" w:rsidRDefault="008C4DBA" w:rsidP="00304149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8C4DBA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นำข้</w:t>
                  </w:r>
                  <w:r w:rsidR="00304149" w:rsidRPr="008C4DBA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อเสนอแนะ ปัญหา อุปสรรคในการดำเนินงานของปีงบประมาณ พ.ศ. 2561 มาดำเนินการ</w:t>
                  </w:r>
                  <w:r w:rsidR="00304149" w:rsidRPr="008C4DBA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304149" w:rsidRPr="008C4DBA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="00304149" w:rsidRPr="008C4DBA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304149" w:rsidRPr="003B7C5A" w:rsidTr="00591687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215E10" w:rsidRDefault="00304149" w:rsidP="00304149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304149" w:rsidRPr="003B7C5A" w:rsidTr="00591687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215E10" w:rsidRDefault="00304149" w:rsidP="00304149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304149" w:rsidRPr="003B7C5A" w:rsidTr="00591687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215E10" w:rsidRDefault="00304149" w:rsidP="00304149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304149" w:rsidRPr="003B7C5A" w:rsidTr="00591687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215E10" w:rsidRDefault="00304149" w:rsidP="0030414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591687" w:rsidP="00591687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275"/>
              <w:gridCol w:w="1251"/>
              <w:gridCol w:w="1433"/>
            </w:tblGrid>
            <w:tr w:rsidR="002F054A" w:rsidRPr="003B7C5A" w:rsidTr="00591687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43DFD" w:rsidRPr="003B7C5A" w:rsidTr="009405F4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243DFD" w:rsidRPr="00215E10" w:rsidRDefault="00243DFD" w:rsidP="00243DF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243DFD" w:rsidRPr="00591687" w:rsidRDefault="00243DFD" w:rsidP="00243DF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9168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916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275" w:type="dxa"/>
                </w:tcPr>
                <w:p w:rsidR="00243DFD" w:rsidRDefault="008C4DBA" w:rsidP="008C4DB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8C4DBA" w:rsidRPr="00775AFF" w:rsidRDefault="008C4DBA" w:rsidP="008C4DB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51" w:type="dxa"/>
                </w:tcPr>
                <w:p w:rsidR="00243DFD" w:rsidRPr="00775AFF" w:rsidRDefault="008C4DBA" w:rsidP="00243D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33" w:type="dxa"/>
                </w:tcPr>
                <w:p w:rsidR="00243DFD" w:rsidRPr="00775AFF" w:rsidRDefault="008C4DBA" w:rsidP="00243D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Default="0059168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  <w:p w:rsidR="00591687" w:rsidRDefault="0059168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91687" w:rsidRPr="003B7C5A" w:rsidRDefault="0059168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243DFD" w:rsidP="00531570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แนวทางการประหยัดพลังงานไฟฟ้าของ</w:t>
            </w:r>
            <w:r w:rsidR="0053157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243DFD" w:rsidP="00243DF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243DF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7E3388" w:rsidP="007E3388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แนวท</w:t>
            </w:r>
            <w:r w:rsidR="00531570">
              <w:rPr>
                <w:rFonts w:ascii="TH SarabunPSK" w:hAnsi="TH SarabunPSK" w:cs="TH SarabunPSK"/>
                <w:sz w:val="30"/>
                <w:szCs w:val="30"/>
                <w:cs/>
              </w:rPr>
              <w:t>างการประหยัดพลังงานไฟฟ้าของโครงการมหาวิทยาลัยไซเบอร์ไทย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43F5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8A7" w:rsidRDefault="005068A7">
      <w:r>
        <w:separator/>
      </w:r>
    </w:p>
  </w:endnote>
  <w:endnote w:type="continuationSeparator" w:id="0">
    <w:p w:rsidR="005068A7" w:rsidRDefault="0050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8A7" w:rsidRDefault="005068A7">
      <w:r>
        <w:separator/>
      </w:r>
    </w:p>
  </w:footnote>
  <w:footnote w:type="continuationSeparator" w:id="0">
    <w:p w:rsidR="005068A7" w:rsidRDefault="00506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D29C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041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D29C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0414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5DA1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3DFD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4149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0412"/>
    <w:rsid w:val="003B7C5A"/>
    <w:rsid w:val="003C016E"/>
    <w:rsid w:val="003C2C30"/>
    <w:rsid w:val="003C5ACD"/>
    <w:rsid w:val="003E0FCD"/>
    <w:rsid w:val="003E1BC4"/>
    <w:rsid w:val="003E4227"/>
    <w:rsid w:val="003F0CC5"/>
    <w:rsid w:val="004032BC"/>
    <w:rsid w:val="00420AFB"/>
    <w:rsid w:val="00426790"/>
    <w:rsid w:val="004306B6"/>
    <w:rsid w:val="004309A4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068A7"/>
    <w:rsid w:val="00516FD7"/>
    <w:rsid w:val="00531570"/>
    <w:rsid w:val="005437F6"/>
    <w:rsid w:val="00546DE3"/>
    <w:rsid w:val="0057115A"/>
    <w:rsid w:val="005725B6"/>
    <w:rsid w:val="0058298B"/>
    <w:rsid w:val="00591687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A626F"/>
    <w:rsid w:val="007E3388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4DBA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60BF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43F58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29C1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B8A5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93678-959C-416B-A490-08560FA8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7</cp:revision>
  <cp:lastPrinted>2018-04-05T01:06:00Z</cp:lastPrinted>
  <dcterms:created xsi:type="dcterms:W3CDTF">2019-05-16T08:30:00Z</dcterms:created>
  <dcterms:modified xsi:type="dcterms:W3CDTF">2019-06-13T07:29:00Z</dcterms:modified>
</cp:coreProperties>
</file>